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3CF5" w14:textId="77777777" w:rsidR="009E49AF" w:rsidRDefault="009E49AF" w:rsidP="009E49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RYDELAKE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2B9E6AEE" w14:textId="77777777" w:rsidR="009E49AF" w:rsidRDefault="009E49AF" w:rsidP="009E49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Haberdasher.</w:t>
      </w:r>
    </w:p>
    <w:p w14:paraId="777903E6" w14:textId="77777777" w:rsidR="009E49AF" w:rsidRDefault="009E49AF" w:rsidP="009E49AF">
      <w:pPr>
        <w:pStyle w:val="NoSpacing"/>
        <w:rPr>
          <w:rFonts w:cs="Times New Roman"/>
          <w:szCs w:val="24"/>
        </w:rPr>
      </w:pPr>
    </w:p>
    <w:p w14:paraId="78978DC8" w14:textId="77777777" w:rsidR="009E49AF" w:rsidRDefault="009E49AF" w:rsidP="009E49AF">
      <w:pPr>
        <w:pStyle w:val="NoSpacing"/>
        <w:rPr>
          <w:rFonts w:cs="Times New Roman"/>
          <w:szCs w:val="24"/>
        </w:rPr>
      </w:pPr>
    </w:p>
    <w:p w14:paraId="69271BFA" w14:textId="77777777" w:rsidR="009E49AF" w:rsidRDefault="009E49AF" w:rsidP="009E49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Jun.1438</w:t>
      </w:r>
      <w:r>
        <w:rPr>
          <w:rFonts w:cs="Times New Roman"/>
          <w:szCs w:val="24"/>
        </w:rPr>
        <w:tab/>
        <w:t xml:space="preserve">He was one of those to whom John van </w:t>
      </w:r>
      <w:proofErr w:type="spellStart"/>
      <w:r>
        <w:rPr>
          <w:rFonts w:cs="Times New Roman"/>
          <w:szCs w:val="24"/>
        </w:rPr>
        <w:t>Hamerd</w:t>
      </w:r>
      <w:proofErr w:type="spellEnd"/>
      <w:r>
        <w:rPr>
          <w:rFonts w:cs="Times New Roman"/>
          <w:szCs w:val="24"/>
        </w:rPr>
        <w:t xml:space="preserve"> of London, tailor(q.v.),</w:t>
      </w:r>
    </w:p>
    <w:p w14:paraId="1C693C6F" w14:textId="77777777" w:rsidR="009E49AF" w:rsidRDefault="009E49AF" w:rsidP="009E49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0C403669" w14:textId="77777777" w:rsidR="009E49AF" w:rsidRDefault="009E49AF" w:rsidP="009E49AF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160)</w:t>
      </w:r>
    </w:p>
    <w:p w14:paraId="16740395" w14:textId="77777777" w:rsidR="009E49AF" w:rsidRDefault="009E49AF" w:rsidP="009E49AF">
      <w:pPr>
        <w:pStyle w:val="NoSpacing"/>
        <w:rPr>
          <w:rFonts w:cs="Times New Roman"/>
          <w:szCs w:val="24"/>
        </w:rPr>
      </w:pPr>
    </w:p>
    <w:p w14:paraId="7BBA2FC3" w14:textId="77777777" w:rsidR="009E49AF" w:rsidRDefault="009E49AF" w:rsidP="009E49AF">
      <w:pPr>
        <w:pStyle w:val="NoSpacing"/>
        <w:rPr>
          <w:rFonts w:cs="Times New Roman"/>
          <w:szCs w:val="24"/>
        </w:rPr>
      </w:pPr>
    </w:p>
    <w:p w14:paraId="30C7345E" w14:textId="77777777" w:rsidR="009E49AF" w:rsidRDefault="009E49AF" w:rsidP="009E49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July 2023</w:t>
      </w:r>
    </w:p>
    <w:p w14:paraId="395A56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65627" w14:textId="77777777" w:rsidR="009E49AF" w:rsidRDefault="009E49AF" w:rsidP="009139A6">
      <w:r>
        <w:separator/>
      </w:r>
    </w:p>
  </w:endnote>
  <w:endnote w:type="continuationSeparator" w:id="0">
    <w:p w14:paraId="6CDF1238" w14:textId="77777777" w:rsidR="009E49AF" w:rsidRDefault="009E49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03F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9C6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141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10B6E" w14:textId="77777777" w:rsidR="009E49AF" w:rsidRDefault="009E49AF" w:rsidP="009139A6">
      <w:r>
        <w:separator/>
      </w:r>
    </w:p>
  </w:footnote>
  <w:footnote w:type="continuationSeparator" w:id="0">
    <w:p w14:paraId="02B7876C" w14:textId="77777777" w:rsidR="009E49AF" w:rsidRDefault="009E49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5B3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839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88F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9AF"/>
    <w:rsid w:val="000666E0"/>
    <w:rsid w:val="002510B7"/>
    <w:rsid w:val="005C130B"/>
    <w:rsid w:val="00826F5C"/>
    <w:rsid w:val="009139A6"/>
    <w:rsid w:val="009448BB"/>
    <w:rsid w:val="00947624"/>
    <w:rsid w:val="009E49AF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5DBB1"/>
  <w15:chartTrackingRefBased/>
  <w15:docId w15:val="{DF1642F2-3645-4153-A3BB-06CE8B77C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2023-07-22T08:02:00Z</dcterms:created>
  <dcterms:modified xsi:type="dcterms:W3CDTF">2023-07-22T08:03:00Z</dcterms:modified>
</cp:coreProperties>
</file>